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F1C3F" w14:textId="77777777" w:rsidR="001933AF" w:rsidRDefault="001933AF" w:rsidP="001933AF">
      <w:pPr>
        <w:pStyle w:val="NoSpacing"/>
      </w:pPr>
      <w:r>
        <w:rPr>
          <w:u w:val="single"/>
        </w:rPr>
        <w:t>John OFFSEE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650B4C17" w14:textId="77777777" w:rsidR="001933AF" w:rsidRDefault="001933AF" w:rsidP="001933AF">
      <w:pPr>
        <w:pStyle w:val="NoSpacing"/>
      </w:pPr>
      <w:r>
        <w:t>of the diocese of York.</w:t>
      </w:r>
    </w:p>
    <w:p w14:paraId="7D72F8D3" w14:textId="77777777" w:rsidR="001933AF" w:rsidRDefault="001933AF" w:rsidP="001933AF">
      <w:pPr>
        <w:pStyle w:val="NoSpacing"/>
      </w:pPr>
    </w:p>
    <w:p w14:paraId="3EC0BB20" w14:textId="77777777" w:rsidR="001933AF" w:rsidRDefault="001933AF" w:rsidP="001933AF">
      <w:pPr>
        <w:pStyle w:val="NoSpacing"/>
      </w:pPr>
    </w:p>
    <w:p w14:paraId="02D799DD" w14:textId="77777777" w:rsidR="001933AF" w:rsidRDefault="001933AF" w:rsidP="001933AF">
      <w:pPr>
        <w:pStyle w:val="NoSpacing"/>
      </w:pPr>
      <w:r>
        <w:t>10 May1482</w:t>
      </w:r>
      <w:r>
        <w:tab/>
        <w:t xml:space="preserve">He and Joan </w:t>
      </w:r>
      <w:proofErr w:type="spellStart"/>
      <w:r>
        <w:t>Jenkynson</w:t>
      </w:r>
      <w:proofErr w:type="spellEnd"/>
      <w:r>
        <w:t>(q.v.) were granted a dispensation to marry,</w:t>
      </w:r>
    </w:p>
    <w:p w14:paraId="24366198" w14:textId="77777777" w:rsidR="001933AF" w:rsidRDefault="001933AF" w:rsidP="001933AF">
      <w:pPr>
        <w:pStyle w:val="NoSpacing"/>
      </w:pPr>
      <w:r>
        <w:tab/>
      </w:r>
      <w:r>
        <w:tab/>
        <w:t>notwithstanding the impediment that John’s mother stood godmother to</w:t>
      </w:r>
    </w:p>
    <w:p w14:paraId="554AC170" w14:textId="77777777" w:rsidR="001933AF" w:rsidRDefault="001933AF" w:rsidP="001933AF">
      <w:pPr>
        <w:pStyle w:val="NoSpacing"/>
      </w:pPr>
      <w:r>
        <w:tab/>
      </w:r>
      <w:r>
        <w:tab/>
        <w:t>Joan.</w:t>
      </w:r>
    </w:p>
    <w:p w14:paraId="2FEBBF87" w14:textId="77777777" w:rsidR="001933AF" w:rsidRDefault="001933AF" w:rsidP="001933AF">
      <w:pPr>
        <w:pStyle w:val="NoSpacing"/>
        <w:ind w:left="720" w:firstLine="720"/>
      </w:pPr>
      <w:r>
        <w:t>(“The Register of Thomas Rotherham, Archbishop of York 1480-1500</w:t>
      </w:r>
    </w:p>
    <w:p w14:paraId="021F6FB8" w14:textId="77777777" w:rsidR="001933AF" w:rsidRDefault="001933AF" w:rsidP="001933AF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0B0D98E0" w14:textId="77777777" w:rsidR="001933AF" w:rsidRDefault="001933AF" w:rsidP="001933AF">
      <w:pPr>
        <w:pStyle w:val="NoSpacing"/>
      </w:pPr>
    </w:p>
    <w:p w14:paraId="23AE713E" w14:textId="77777777" w:rsidR="001933AF" w:rsidRDefault="001933AF" w:rsidP="001933AF">
      <w:pPr>
        <w:pStyle w:val="NoSpacing"/>
      </w:pPr>
    </w:p>
    <w:p w14:paraId="763B13E7" w14:textId="77777777" w:rsidR="001933AF" w:rsidRDefault="001933AF" w:rsidP="001933AF">
      <w:pPr>
        <w:pStyle w:val="NoSpacing"/>
      </w:pPr>
      <w:r>
        <w:t>16 April 2019</w:t>
      </w:r>
    </w:p>
    <w:p w14:paraId="0C10FB1E" w14:textId="77777777" w:rsidR="006B2F86" w:rsidRPr="00E71FC3" w:rsidRDefault="001933A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289F5" w14:textId="77777777" w:rsidR="001933AF" w:rsidRDefault="001933AF" w:rsidP="00E71FC3">
      <w:pPr>
        <w:spacing w:after="0" w:line="240" w:lineRule="auto"/>
      </w:pPr>
      <w:r>
        <w:separator/>
      </w:r>
    </w:p>
  </w:endnote>
  <w:endnote w:type="continuationSeparator" w:id="0">
    <w:p w14:paraId="4F0D4911" w14:textId="77777777" w:rsidR="001933AF" w:rsidRDefault="001933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393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E73F6" w14:textId="77777777" w:rsidR="001933AF" w:rsidRDefault="001933AF" w:rsidP="00E71FC3">
      <w:pPr>
        <w:spacing w:after="0" w:line="240" w:lineRule="auto"/>
      </w:pPr>
      <w:r>
        <w:separator/>
      </w:r>
    </w:p>
  </w:footnote>
  <w:footnote w:type="continuationSeparator" w:id="0">
    <w:p w14:paraId="73C97622" w14:textId="77777777" w:rsidR="001933AF" w:rsidRDefault="001933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3AF"/>
    <w:rsid w:val="001933A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62C42"/>
  <w15:chartTrackingRefBased/>
  <w15:docId w15:val="{672B4605-CEDE-402A-A602-B949E8B5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2019-04-24T17:54:00Z</dcterms:created>
  <dcterms:modified xsi:type="dcterms:W3CDTF">2019-04-24T17:54:00Z</dcterms:modified>
</cp:coreProperties>
</file>